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RESTARD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Wellington, Herefordshire.</w:t>
      </w: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lands etc. in Wellington,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Bodenham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elsewhere in </w:t>
      </w: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Herefordshire to Simon Milbourn(q.v.) and others.</w:t>
      </w: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C146/751)</w:t>
      </w: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2016</w:t>
      </w:r>
    </w:p>
    <w:p w:rsidR="00A77BA0" w:rsidRPr="00A77BA0" w:rsidRDefault="00A77BA0" w:rsidP="00A77BA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7BA0" w:rsidRPr="00A77BA0" w:rsidRDefault="00A77B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77BA0" w:rsidRPr="00A77B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BA0" w:rsidRDefault="00A77BA0" w:rsidP="00E71FC3">
      <w:pPr>
        <w:spacing w:after="0" w:line="240" w:lineRule="auto"/>
      </w:pPr>
      <w:r>
        <w:separator/>
      </w:r>
    </w:p>
  </w:endnote>
  <w:endnote w:type="continuationSeparator" w:id="0">
    <w:p w:rsidR="00A77BA0" w:rsidRDefault="00A77B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BA0" w:rsidRDefault="00A77BA0" w:rsidP="00E71FC3">
      <w:pPr>
        <w:spacing w:after="0" w:line="240" w:lineRule="auto"/>
      </w:pPr>
      <w:r>
        <w:separator/>
      </w:r>
    </w:p>
  </w:footnote>
  <w:footnote w:type="continuationSeparator" w:id="0">
    <w:p w:rsidR="00A77BA0" w:rsidRDefault="00A77B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A0"/>
    <w:rsid w:val="003E4AAE"/>
    <w:rsid w:val="00A77B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B472D"/>
  <w15:chartTrackingRefBased/>
  <w15:docId w15:val="{8FAEB239-78B2-4EF1-AFA7-592254FD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2016-06-15T15:25:00Z</dcterms:created>
  <dcterms:modified xsi:type="dcterms:W3CDTF">2016-06-15T15:39:00Z</dcterms:modified>
</cp:coreProperties>
</file>